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B671AF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п. Октябрьский, ул. Строительная, часть3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B671AF">
        <w:rPr>
          <w:i/>
          <w:iCs/>
        </w:rPr>
        <w:t>От 0+0 до 0+359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399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91"/>
        <w:gridCol w:w="1832"/>
        <w:gridCol w:w="2365"/>
        <w:gridCol w:w="810"/>
        <w:gridCol w:w="684"/>
        <w:gridCol w:w="961"/>
        <w:gridCol w:w="1163"/>
        <w:gridCol w:w="538"/>
        <w:gridCol w:w="928"/>
        <w:gridCol w:w="727"/>
      </w:tblGrid>
      <w:tr w:rsidR="001842E0" w:rsidRPr="005701FA" w:rsidTr="005701FA">
        <w:trPr>
          <w:trHeight w:val="21"/>
          <w:tblHeader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01F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01FA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№ </w:t>
            </w:r>
            <w:proofErr w:type="spellStart"/>
            <w:proofErr w:type="gramStart"/>
            <w:r w:rsidRPr="005701FA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  <w:proofErr w:type="gramEnd"/>
            <w:r w:rsidRPr="005701FA">
              <w:rPr>
                <w:rFonts w:ascii="Arial" w:hAnsi="Arial" w:cs="Arial"/>
                <w:b/>
                <w:bCs/>
                <w:sz w:val="22"/>
                <w:szCs w:val="16"/>
              </w:rPr>
              <w:t>/</w:t>
            </w:r>
            <w:proofErr w:type="spellStart"/>
            <w:r w:rsidRPr="005701FA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01F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01FA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Номер знака по ГОСТ </w:t>
            </w:r>
            <w:proofErr w:type="gramStart"/>
            <w:r w:rsidRPr="005701FA">
              <w:rPr>
                <w:rFonts w:ascii="Arial" w:hAnsi="Arial" w:cs="Arial"/>
                <w:b/>
                <w:bCs/>
                <w:sz w:val="22"/>
                <w:szCs w:val="16"/>
              </w:rPr>
              <w:t>Р</w:t>
            </w:r>
            <w:proofErr w:type="gramEnd"/>
            <w:r w:rsidRPr="005701FA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52290-2004</w:t>
            </w: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01F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01FA">
              <w:rPr>
                <w:rFonts w:ascii="Arial" w:hAnsi="Arial" w:cs="Arial"/>
                <w:b/>
                <w:bCs/>
                <w:sz w:val="22"/>
                <w:szCs w:val="16"/>
              </w:rPr>
              <w:t>Наименование знака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01F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01FA">
              <w:rPr>
                <w:rFonts w:ascii="Arial" w:hAnsi="Arial" w:cs="Arial"/>
                <w:b/>
                <w:bCs/>
                <w:sz w:val="22"/>
                <w:szCs w:val="16"/>
              </w:rPr>
              <w:t>Типоразмер знака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01FA" w:rsidRDefault="001842E0" w:rsidP="005701F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01FA">
              <w:rPr>
                <w:rFonts w:ascii="Arial" w:hAnsi="Arial" w:cs="Arial"/>
                <w:b/>
                <w:bCs/>
                <w:sz w:val="22"/>
                <w:szCs w:val="16"/>
              </w:rPr>
              <w:t>Площадь знаков, м</w:t>
            </w:r>
            <w:proofErr w:type="gramStart"/>
            <w:r w:rsidRPr="005701FA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  <w:proofErr w:type="gramEnd"/>
            <w:r w:rsidRPr="005701FA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</w:t>
            </w:r>
            <w:r w:rsidR="005701FA" w:rsidRPr="005701FA">
              <w:rPr>
                <w:rFonts w:ascii="Arial" w:hAnsi="Arial" w:cs="Arial"/>
                <w:b/>
                <w:bCs/>
                <w:sz w:val="22"/>
                <w:szCs w:val="16"/>
              </w:rPr>
              <w:t>(</w:t>
            </w:r>
            <w:proofErr w:type="spellStart"/>
            <w:r w:rsidR="005701FA" w:rsidRPr="005701FA">
              <w:rPr>
                <w:rFonts w:ascii="Arial" w:hAnsi="Arial" w:cs="Arial"/>
                <w:b/>
                <w:bCs/>
                <w:sz w:val="22"/>
                <w:szCs w:val="16"/>
              </w:rPr>
              <w:t>зип</w:t>
            </w:r>
            <w:proofErr w:type="spellEnd"/>
            <w:r w:rsidRPr="005701FA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01F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01FA">
              <w:rPr>
                <w:rFonts w:ascii="Arial" w:hAnsi="Arial" w:cs="Arial"/>
                <w:b/>
                <w:bCs/>
                <w:sz w:val="22"/>
                <w:szCs w:val="16"/>
              </w:rPr>
              <w:t>Адрес (</w:t>
            </w:r>
            <w:proofErr w:type="spellStart"/>
            <w:proofErr w:type="gramStart"/>
            <w:r w:rsidRPr="005701FA">
              <w:rPr>
                <w:rFonts w:ascii="Arial" w:hAnsi="Arial" w:cs="Arial"/>
                <w:b/>
                <w:bCs/>
                <w:sz w:val="22"/>
                <w:szCs w:val="16"/>
              </w:rPr>
              <w:t>км</w:t>
            </w:r>
            <w:proofErr w:type="gramEnd"/>
            <w:r w:rsidRPr="005701FA">
              <w:rPr>
                <w:rFonts w:ascii="Arial" w:hAnsi="Arial" w:cs="Arial"/>
                <w:b/>
                <w:bCs/>
                <w:sz w:val="22"/>
                <w:szCs w:val="16"/>
              </w:rPr>
              <w:t>+м</w:t>
            </w:r>
            <w:proofErr w:type="spellEnd"/>
            <w:r w:rsidRPr="005701FA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01F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01FA">
              <w:rPr>
                <w:rFonts w:ascii="Arial" w:hAnsi="Arial" w:cs="Arial"/>
                <w:b/>
                <w:bCs/>
                <w:sz w:val="22"/>
                <w:szCs w:val="16"/>
              </w:rPr>
              <w:t>Установлено / требуется установить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01F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01FA">
              <w:rPr>
                <w:rFonts w:ascii="Arial" w:hAnsi="Arial" w:cs="Arial"/>
                <w:b/>
                <w:bCs/>
                <w:sz w:val="22"/>
                <w:szCs w:val="16"/>
              </w:rPr>
              <w:t>Количество</w:t>
            </w:r>
          </w:p>
        </w:tc>
        <w:tc>
          <w:tcPr>
            <w:tcW w:w="1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01F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01FA">
              <w:rPr>
                <w:rFonts w:ascii="Arial" w:hAnsi="Arial" w:cs="Arial"/>
                <w:b/>
                <w:bCs/>
                <w:sz w:val="22"/>
                <w:szCs w:val="16"/>
              </w:rPr>
              <w:t>Месторасположение</w:t>
            </w:r>
          </w:p>
        </w:tc>
      </w:tr>
      <w:tr w:rsidR="001842E0" w:rsidRPr="005701FA" w:rsidTr="005701FA">
        <w:trPr>
          <w:trHeight w:val="21"/>
          <w:tblHeader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01F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01FA">
              <w:rPr>
                <w:rFonts w:ascii="Arial" w:hAnsi="Arial" w:cs="Arial"/>
                <w:b/>
                <w:bCs/>
                <w:sz w:val="22"/>
                <w:szCs w:val="16"/>
              </w:rPr>
              <w:t>1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01F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01FA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01F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01FA">
              <w:rPr>
                <w:rFonts w:ascii="Arial" w:hAnsi="Arial" w:cs="Arial"/>
                <w:b/>
                <w:bCs/>
                <w:sz w:val="22"/>
                <w:szCs w:val="16"/>
              </w:rPr>
              <w:t>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01F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01FA">
              <w:rPr>
                <w:rFonts w:ascii="Arial" w:hAnsi="Arial" w:cs="Arial"/>
                <w:b/>
                <w:bCs/>
                <w:sz w:val="22"/>
                <w:szCs w:val="16"/>
              </w:rPr>
              <w:t>4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01F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01FA">
              <w:rPr>
                <w:rFonts w:ascii="Arial" w:hAnsi="Arial" w:cs="Arial"/>
                <w:b/>
                <w:bCs/>
                <w:sz w:val="22"/>
                <w:szCs w:val="16"/>
              </w:rPr>
              <w:t>5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01F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01FA">
              <w:rPr>
                <w:rFonts w:ascii="Arial" w:hAnsi="Arial" w:cs="Arial"/>
                <w:b/>
                <w:bCs/>
                <w:sz w:val="22"/>
                <w:szCs w:val="16"/>
              </w:rPr>
              <w:t>6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01F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01FA">
              <w:rPr>
                <w:rFonts w:ascii="Arial" w:hAnsi="Arial" w:cs="Arial"/>
                <w:b/>
                <w:bCs/>
                <w:sz w:val="22"/>
                <w:szCs w:val="16"/>
              </w:rPr>
              <w:t>7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01F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01FA">
              <w:rPr>
                <w:rFonts w:ascii="Arial" w:hAnsi="Arial" w:cs="Arial"/>
                <w:b/>
                <w:bCs/>
                <w:sz w:val="22"/>
                <w:szCs w:val="16"/>
              </w:rPr>
              <w:t>8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01F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01FA">
              <w:rPr>
                <w:rFonts w:ascii="Arial" w:hAnsi="Arial" w:cs="Arial"/>
                <w:b/>
                <w:bCs/>
                <w:sz w:val="22"/>
                <w:szCs w:val="16"/>
              </w:rPr>
              <w:t>9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01F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701FA">
              <w:rPr>
                <w:rFonts w:ascii="Arial" w:hAnsi="Arial" w:cs="Arial"/>
                <w:b/>
                <w:bCs/>
                <w:sz w:val="22"/>
                <w:szCs w:val="16"/>
              </w:rPr>
              <w:t>10</w:t>
            </w:r>
          </w:p>
        </w:tc>
      </w:tr>
      <w:tr w:rsidR="00B671AF" w:rsidRPr="005701FA" w:rsidTr="005701FA">
        <w:trPr>
          <w:trHeight w:val="21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  <w:r w:rsidRPr="005701FA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5701FA">
              <w:rPr>
                <w:rFonts w:ascii="Arial" w:hAnsi="Arial" w:cs="Arial"/>
                <w:b/>
                <w:sz w:val="22"/>
                <w:szCs w:val="16"/>
              </w:rPr>
              <w:t>Знаки приоритета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671AF" w:rsidRPr="005701FA" w:rsidTr="005701FA">
        <w:trPr>
          <w:trHeight w:val="21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  <w:r w:rsidRPr="005701FA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  <w:r w:rsidRPr="005701FA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  <w:r w:rsidRPr="005701FA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  <w:r w:rsidRPr="005701FA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  <w:r w:rsidRPr="005701FA">
              <w:rPr>
                <w:rFonts w:ascii="Arial" w:hAnsi="Arial" w:cs="Arial"/>
                <w:sz w:val="22"/>
                <w:szCs w:val="16"/>
              </w:rPr>
              <w:t>0+15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  <w:r w:rsidRPr="005701FA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  <w:r w:rsidRPr="005701FA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  <w:r w:rsidRPr="005701FA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B671AF" w:rsidRPr="005701FA" w:rsidTr="005701FA">
        <w:trPr>
          <w:trHeight w:val="21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  <w:r w:rsidRPr="005701FA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  <w:r w:rsidRPr="005701FA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  <w:r w:rsidRPr="005701FA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  <w:r w:rsidRPr="005701FA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  <w:r w:rsidRPr="005701FA">
              <w:rPr>
                <w:rFonts w:ascii="Arial" w:hAnsi="Arial" w:cs="Arial"/>
                <w:sz w:val="22"/>
                <w:szCs w:val="16"/>
              </w:rPr>
              <w:t>0+344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  <w:r w:rsidRPr="005701FA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  <w:r w:rsidRPr="005701FA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  <w:r w:rsidRPr="005701FA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671AF" w:rsidRPr="005701FA" w:rsidTr="005701FA">
        <w:trPr>
          <w:trHeight w:val="21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5701FA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  <w:r w:rsidRPr="005701FA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671AF" w:rsidRPr="005701FA" w:rsidTr="005701FA">
        <w:trPr>
          <w:trHeight w:val="21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5701FA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  <w:r w:rsidRPr="005701FA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671AF" w:rsidRPr="005701FA" w:rsidTr="005701FA">
        <w:trPr>
          <w:trHeight w:val="21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5701FA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  <w:r w:rsidRPr="005701FA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671AF" w:rsidRPr="005701FA" w:rsidTr="005701FA">
        <w:trPr>
          <w:trHeight w:val="21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5701FA">
              <w:rPr>
                <w:rFonts w:ascii="Arial" w:hAnsi="Arial" w:cs="Arial"/>
                <w:b/>
                <w:sz w:val="22"/>
                <w:szCs w:val="16"/>
              </w:rPr>
              <w:t>Всего установлено:</w:t>
            </w: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  <w:r w:rsidRPr="005701FA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671AF" w:rsidRPr="005701FA" w:rsidTr="005701FA">
        <w:trPr>
          <w:trHeight w:val="21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5701FA">
              <w:rPr>
                <w:rFonts w:ascii="Arial" w:hAnsi="Arial" w:cs="Arial"/>
                <w:b/>
                <w:sz w:val="22"/>
                <w:szCs w:val="16"/>
              </w:rPr>
              <w:t>Всего требуется:</w:t>
            </w: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  <w:r w:rsidRPr="005701FA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1AF" w:rsidRPr="005701FA" w:rsidRDefault="00B671AF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842E0" w:rsidRPr="005701FA" w:rsidTr="005701FA">
        <w:trPr>
          <w:trHeight w:val="21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01FA" w:rsidRDefault="001842E0" w:rsidP="00B671AF">
            <w:pPr>
              <w:rPr>
                <w:rFonts w:ascii="Arial" w:hAnsi="Arial" w:cs="Arial"/>
                <w:sz w:val="22"/>
                <w:szCs w:val="16"/>
              </w:rPr>
            </w:pPr>
            <w:bookmarkStart w:id="3" w:name="EXP1"/>
            <w:bookmarkEnd w:id="3"/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01FA" w:rsidRDefault="00B671AF" w:rsidP="00B671AF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5701FA">
              <w:rPr>
                <w:rFonts w:ascii="Arial" w:hAnsi="Arial" w:cs="Arial"/>
                <w:b/>
                <w:sz w:val="22"/>
                <w:szCs w:val="16"/>
              </w:rPr>
              <w:t>Всего:</w:t>
            </w: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01FA" w:rsidRDefault="001842E0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01FA" w:rsidRDefault="001842E0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01FA" w:rsidRDefault="001842E0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01FA" w:rsidRDefault="001842E0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01FA" w:rsidRDefault="001842E0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01FA" w:rsidRDefault="00B671AF" w:rsidP="00B671AF">
            <w:pPr>
              <w:rPr>
                <w:rFonts w:ascii="Arial" w:hAnsi="Arial" w:cs="Arial"/>
                <w:sz w:val="22"/>
                <w:szCs w:val="16"/>
              </w:rPr>
            </w:pPr>
            <w:r w:rsidRPr="005701FA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01FA" w:rsidRDefault="001842E0" w:rsidP="00B671A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701FA" w:rsidRDefault="001842E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5701FA" w:rsidRDefault="005701FA" w:rsidP="005701FA">
      <w:pPr>
        <w:pStyle w:val="a7"/>
        <w:outlineLvl w:val="0"/>
      </w:pPr>
    </w:p>
    <w:p w:rsidR="005701FA" w:rsidRDefault="005701FA" w:rsidP="005701FA">
      <w:pPr>
        <w:pStyle w:val="a7"/>
        <w:outlineLvl w:val="0"/>
      </w:pPr>
    </w:p>
    <w:p w:rsidR="005701FA" w:rsidRDefault="005701FA" w:rsidP="005701FA">
      <w:pPr>
        <w:pStyle w:val="a7"/>
        <w:outlineLvl w:val="0"/>
        <w:rPr>
          <w:rFonts w:eastAsia="MS Mincho"/>
        </w:rPr>
      </w:pPr>
      <w:r>
        <w:t>Ведомость размещения искусственного освещения</w:t>
      </w:r>
    </w:p>
    <w:p w:rsidR="005701FA" w:rsidRDefault="005701FA" w:rsidP="005701FA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ул. Строительная, часть3</w:t>
      </w:r>
    </w:p>
    <w:p w:rsidR="005701FA" w:rsidRDefault="005701FA" w:rsidP="005701FA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0+359</w:t>
      </w:r>
    </w:p>
    <w:p w:rsidR="005701FA" w:rsidRDefault="005701FA" w:rsidP="005701FA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5701FA" w:rsidRDefault="005701FA" w:rsidP="005701FA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764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67"/>
        <w:gridCol w:w="1383"/>
        <w:gridCol w:w="1384"/>
        <w:gridCol w:w="1306"/>
        <w:gridCol w:w="1306"/>
        <w:gridCol w:w="1306"/>
        <w:gridCol w:w="1306"/>
        <w:gridCol w:w="1306"/>
      </w:tblGrid>
      <w:tr w:rsidR="005701FA" w:rsidTr="00194180">
        <w:trPr>
          <w:cantSplit/>
          <w:trHeight w:val="22"/>
          <w:tblHeader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61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701FA" w:rsidTr="00194180">
        <w:trPr>
          <w:trHeight w:val="22"/>
          <w:tblHeader/>
          <w:jc w:val="center"/>
        </w:trPr>
        <w:tc>
          <w:tcPr>
            <w:tcW w:w="46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38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8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0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306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130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5701FA" w:rsidTr="00194180">
        <w:trPr>
          <w:trHeight w:val="22"/>
          <w:tblHeader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5701FA" w:rsidTr="00194180">
        <w:trPr>
          <w:trHeight w:val="22"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rPr>
                <w:rFonts w:ascii="Arial" w:hAnsi="Arial" w:cs="Arial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rPr>
                <w:rFonts w:ascii="Arial" w:hAnsi="Arial" w:cs="Arial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rPr>
                <w:rFonts w:ascii="Arial" w:hAnsi="Arial" w:cs="Arial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9/9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rPr>
                <w:rFonts w:ascii="Arial" w:hAnsi="Arial" w:cs="Arial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rPr>
                <w:rFonts w:ascii="Arial" w:hAnsi="Arial" w:cs="Arial"/>
              </w:rPr>
            </w:pPr>
          </w:p>
        </w:tc>
      </w:tr>
      <w:tr w:rsidR="005701FA" w:rsidTr="00194180">
        <w:trPr>
          <w:trHeight w:val="22"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0+28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0+348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9/9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rPr>
                <w:rFonts w:ascii="Arial" w:hAnsi="Arial" w:cs="Arial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5701FA" w:rsidRDefault="005701FA" w:rsidP="005701FA">
      <w:pPr>
        <w:jc w:val="center"/>
        <w:rPr>
          <w:rFonts w:ascii="Arial" w:hAnsi="Arial" w:cs="Arial"/>
          <w:b/>
          <w:bCs/>
        </w:rPr>
      </w:pPr>
    </w:p>
    <w:p w:rsidR="005701FA" w:rsidRDefault="005701FA" w:rsidP="005701FA">
      <w:pPr>
        <w:jc w:val="center"/>
        <w:rPr>
          <w:rFonts w:ascii="Arial" w:hAnsi="Arial" w:cs="Arial"/>
          <w:b/>
          <w:bCs/>
        </w:rPr>
      </w:pPr>
    </w:p>
    <w:p w:rsidR="005701FA" w:rsidRDefault="005701FA" w:rsidP="005701FA">
      <w:pPr>
        <w:jc w:val="center"/>
        <w:rPr>
          <w:rFonts w:ascii="Arial" w:hAnsi="Arial" w:cs="Arial"/>
          <w:b/>
          <w:bCs/>
        </w:rPr>
      </w:pPr>
    </w:p>
    <w:p w:rsidR="005701FA" w:rsidRDefault="005701FA" w:rsidP="005701FA">
      <w:pPr>
        <w:jc w:val="center"/>
        <w:rPr>
          <w:rFonts w:ascii="Arial" w:hAnsi="Arial" w:cs="Arial"/>
          <w:b/>
          <w:bCs/>
        </w:rPr>
      </w:pPr>
    </w:p>
    <w:p w:rsidR="005701FA" w:rsidRDefault="005701FA" w:rsidP="005701FA">
      <w:pPr>
        <w:jc w:val="center"/>
        <w:rPr>
          <w:rFonts w:ascii="Arial" w:hAnsi="Arial" w:cs="Arial"/>
          <w:b/>
          <w:bCs/>
        </w:rPr>
      </w:pPr>
    </w:p>
    <w:p w:rsidR="005701FA" w:rsidRDefault="005701FA" w:rsidP="005701FA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Ведомость размещения пешеходных дорожек (тротуаров)</w:t>
      </w:r>
    </w:p>
    <w:p w:rsidR="005701FA" w:rsidRDefault="005701FA" w:rsidP="005701FA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ул. Строительная, часть3</w:t>
      </w:r>
    </w:p>
    <w:p w:rsidR="005701FA" w:rsidRDefault="005701FA" w:rsidP="005701FA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0+359</w:t>
      </w:r>
    </w:p>
    <w:p w:rsidR="005701FA" w:rsidRDefault="005701FA" w:rsidP="005701FA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5701FA" w:rsidRDefault="005701FA" w:rsidP="005701FA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966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98"/>
        <w:gridCol w:w="1430"/>
        <w:gridCol w:w="1462"/>
        <w:gridCol w:w="1451"/>
        <w:gridCol w:w="1686"/>
        <w:gridCol w:w="1652"/>
        <w:gridCol w:w="1687"/>
      </w:tblGrid>
      <w:tr w:rsidR="005701FA" w:rsidTr="00194180">
        <w:trPr>
          <w:trHeight w:val="22"/>
          <w:tblHeader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</w:tr>
      <w:tr w:rsidR="005701FA" w:rsidTr="00194180">
        <w:trPr>
          <w:trHeight w:val="22"/>
          <w:tblHeader/>
          <w:jc w:val="center"/>
        </w:trPr>
        <w:tc>
          <w:tcPr>
            <w:tcW w:w="59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3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6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45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68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</w:tr>
      <w:tr w:rsidR="005701FA" w:rsidTr="00194180">
        <w:trPr>
          <w:trHeight w:val="22"/>
          <w:tblHeader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01FA" w:rsidRDefault="005701FA" w:rsidP="001941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5701FA" w:rsidTr="00194180">
        <w:trPr>
          <w:trHeight w:val="22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1FA" w:rsidRDefault="005701FA" w:rsidP="001941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1FA" w:rsidRDefault="005701FA" w:rsidP="00194180">
            <w:pPr>
              <w:rPr>
                <w:rFonts w:ascii="Arial" w:hAnsi="Arial" w:cs="Arial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1FA" w:rsidRDefault="005701FA" w:rsidP="00194180">
            <w:pPr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1FA" w:rsidRDefault="005701FA" w:rsidP="00194180">
            <w:pPr>
              <w:rPr>
                <w:rFonts w:ascii="Arial" w:hAnsi="Arial" w:cs="Arial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1FA" w:rsidRDefault="005701FA" w:rsidP="0019418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1FA" w:rsidRDefault="005701FA" w:rsidP="001941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718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1FA" w:rsidRDefault="005701FA" w:rsidP="00194180">
            <w:pPr>
              <w:rPr>
                <w:rFonts w:ascii="Arial" w:hAnsi="Arial" w:cs="Arial"/>
              </w:rPr>
            </w:pPr>
          </w:p>
        </w:tc>
      </w:tr>
      <w:tr w:rsidR="005701FA" w:rsidTr="00194180">
        <w:trPr>
          <w:trHeight w:val="22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1FA" w:rsidRDefault="005701FA" w:rsidP="001941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1FA" w:rsidRDefault="005701FA" w:rsidP="001941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1FA" w:rsidRDefault="005701FA" w:rsidP="001941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0+359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1FA" w:rsidRDefault="005701FA" w:rsidP="001941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1FA" w:rsidRDefault="005701FA" w:rsidP="001941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1FA" w:rsidRDefault="005701FA" w:rsidP="001941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359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1FA" w:rsidRDefault="005701FA" w:rsidP="00194180">
            <w:pPr>
              <w:rPr>
                <w:rFonts w:ascii="Arial" w:hAnsi="Arial" w:cs="Arial"/>
              </w:rPr>
            </w:pPr>
          </w:p>
        </w:tc>
      </w:tr>
      <w:tr w:rsidR="005701FA" w:rsidTr="00194180">
        <w:trPr>
          <w:trHeight w:val="22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1FA" w:rsidRDefault="005701FA" w:rsidP="001941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1FA" w:rsidRDefault="005701FA" w:rsidP="001941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1FA" w:rsidRDefault="005701FA" w:rsidP="001941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0+359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1FA" w:rsidRDefault="005701FA" w:rsidP="001941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1FA" w:rsidRDefault="005701FA" w:rsidP="001941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1FA" w:rsidRDefault="005701FA" w:rsidP="001941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359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1FA" w:rsidRDefault="005701FA" w:rsidP="00194180">
            <w:pPr>
              <w:rPr>
                <w:rFonts w:ascii="Arial" w:hAnsi="Arial" w:cs="Arial"/>
              </w:rPr>
            </w:pPr>
          </w:p>
        </w:tc>
      </w:tr>
    </w:tbl>
    <w:p w:rsidR="005701FA" w:rsidRDefault="005701FA" w:rsidP="005701FA">
      <w:pPr>
        <w:pStyle w:val="a3"/>
        <w:rPr>
          <w:rFonts w:eastAsia="MS Mincho"/>
        </w:rPr>
      </w:pPr>
    </w:p>
    <w:p w:rsidR="005701FA" w:rsidRDefault="005701FA" w:rsidP="005701FA">
      <w:pPr>
        <w:pStyle w:val="a3"/>
        <w:rPr>
          <w:rFonts w:eastAsia="MS Mincho"/>
        </w:rPr>
      </w:pPr>
    </w:p>
    <w:p w:rsidR="001842E0" w:rsidRDefault="001842E0">
      <w:pPr>
        <w:pStyle w:val="a3"/>
        <w:rPr>
          <w:rFonts w:eastAsia="MS Mincho"/>
        </w:rPr>
      </w:pPr>
    </w:p>
    <w:sectPr w:rsidR="001842E0" w:rsidSect="005701FA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2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B671AF"/>
    <w:rsid w:val="001842E0"/>
    <w:rsid w:val="00215347"/>
    <w:rsid w:val="005701FA"/>
    <w:rsid w:val="00B671AF"/>
    <w:rsid w:val="00CF1149"/>
    <w:rsid w:val="00F63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33F8"/>
    <w:rPr>
      <w:sz w:val="24"/>
      <w:szCs w:val="24"/>
    </w:rPr>
  </w:style>
  <w:style w:type="paragraph" w:styleId="1">
    <w:name w:val="heading 1"/>
    <w:basedOn w:val="a"/>
    <w:next w:val="a"/>
    <w:qFormat/>
    <w:rsid w:val="00F633F8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633F8"/>
    <w:rPr>
      <w:rFonts w:ascii="Courier New" w:hAnsi="Courier New" w:cs="Courier New"/>
      <w:sz w:val="20"/>
      <w:szCs w:val="20"/>
    </w:rPr>
  </w:style>
  <w:style w:type="paragraph" w:styleId="a5">
    <w:name w:val="Document Map"/>
    <w:basedOn w:val="a"/>
    <w:link w:val="a6"/>
    <w:rsid w:val="005701FA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5701FA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5701FA"/>
    <w:rPr>
      <w:rFonts w:ascii="Courier New" w:hAnsi="Courier New" w:cs="Courier New"/>
    </w:rPr>
  </w:style>
  <w:style w:type="paragraph" w:styleId="a7">
    <w:name w:val="Title"/>
    <w:basedOn w:val="a"/>
    <w:link w:val="a8"/>
    <w:qFormat/>
    <w:rsid w:val="005701FA"/>
    <w:pPr>
      <w:jc w:val="center"/>
    </w:pPr>
    <w:rPr>
      <w:rFonts w:ascii="Arial" w:hAnsi="Arial" w:cs="Arial"/>
      <w:b/>
      <w:bCs/>
    </w:rPr>
  </w:style>
  <w:style w:type="character" w:customStyle="1" w:styleId="a8">
    <w:name w:val="Название Знак"/>
    <w:basedOn w:val="a0"/>
    <w:link w:val="a7"/>
    <w:rsid w:val="005701FA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1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2</cp:revision>
  <cp:lastPrinted>1601-01-01T00:00:00Z</cp:lastPrinted>
  <dcterms:created xsi:type="dcterms:W3CDTF">2019-06-08T10:49:00Z</dcterms:created>
  <dcterms:modified xsi:type="dcterms:W3CDTF">2019-06-08T10:49:00Z</dcterms:modified>
</cp:coreProperties>
</file>